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360D9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07143/039-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2B2062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2B2062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360D93" w:rsidRPr="00360D9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360D93" w:rsidRPr="00360D93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360D93" w:rsidRPr="00360D93">
          <w:rPr>
            <w:rStyle w:val="aa"/>
          </w:rPr>
          <w:t xml:space="preserve"> Поликлиника - Рентгенологическое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360D93" w:rsidRPr="00360D93">
          <w:rPr>
            <w:u w:val="single"/>
          </w:rPr>
          <w:t xml:space="preserve"> 07143/039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360D93" w:rsidRPr="00360D93">
          <w:rPr>
            <w:rStyle w:val="aa"/>
          </w:rPr>
          <w:t xml:space="preserve"> Врач-рентгенолог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360D93" w:rsidRPr="00360D93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360D93" w:rsidRPr="00360D93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FC3930" w:rsidRPr="004F614B" w:rsidTr="005C43EF">
        <w:trPr>
          <w:jc w:val="center"/>
        </w:trPr>
        <w:tc>
          <w:tcPr>
            <w:tcW w:w="4678" w:type="dxa"/>
            <w:vAlign w:val="center"/>
          </w:tcPr>
          <w:p w:rsidR="00FC3930" w:rsidRPr="004F614B" w:rsidRDefault="00FC3930" w:rsidP="00FC3930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C3930" w:rsidRPr="00FC3930" w:rsidRDefault="00C763A8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FC3930" w:rsidRPr="00FC3930">
        <w:t>- Паспорт секундомера механического СОСпр-2б-2-010;</w:t>
      </w:r>
    </w:p>
    <w:p w:rsidR="00576095" w:rsidRPr="005C43EF" w:rsidRDefault="00FC3930" w:rsidP="00AD14A4">
      <w:r w:rsidRPr="00FC39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C763A8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C763A8" w:rsidP="005859B9">
      <w:fldSimple w:instr=" DOCVARIABLE operac \* MERGEFORMAT ">
        <w:r w:rsidR="00360D93" w:rsidRPr="00360D93">
          <w:t xml:space="preserve"> Описание рентгеновских снимком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FC3930" w:rsidRPr="00FC3930">
          <w:rPr>
            <w:bCs/>
          </w:rPr>
          <w:t>-</w:t>
        </w:r>
        <w:r w:rsidR="00FC3930" w:rsidRPr="00FC3930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FC3930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C3930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Митяева Ольга Александровна</w:t>
            </w:r>
          </w:p>
        </w:tc>
      </w:tr>
      <w:tr w:rsidR="00AA46ED" w:rsidRPr="00FC3930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FC3930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Лукичев Дмитрий Олегович</w:t>
            </w:r>
          </w:p>
        </w:tc>
      </w:tr>
      <w:tr w:rsidR="005C43EF" w:rsidRPr="00FC3930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930" w:rsidRDefault="00FC3930" w:rsidP="0076042D">
      <w:pPr>
        <w:pStyle w:val="a9"/>
      </w:pPr>
      <w:r>
        <w:separator/>
      </w:r>
    </w:p>
  </w:endnote>
  <w:endnote w:type="continuationSeparator" w:id="0">
    <w:p w:rsidR="00FC3930" w:rsidRDefault="00FC39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360D9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07143/039-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C763A8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C763A8" w:rsidRPr="009E2A4C">
            <w:rPr>
              <w:rStyle w:val="ad"/>
              <w:sz w:val="20"/>
              <w:szCs w:val="20"/>
            </w:rPr>
            <w:fldChar w:fldCharType="separate"/>
          </w:r>
          <w:r w:rsidR="00360D93">
            <w:rPr>
              <w:rStyle w:val="ad"/>
              <w:noProof/>
              <w:sz w:val="20"/>
              <w:szCs w:val="20"/>
            </w:rPr>
            <w:t>1</w:t>
          </w:r>
          <w:r w:rsidR="00C763A8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60D93" w:rsidRPr="00360D93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930" w:rsidRDefault="00FC3930" w:rsidP="0076042D">
      <w:pPr>
        <w:pStyle w:val="a9"/>
      </w:pPr>
      <w:r>
        <w:separator/>
      </w:r>
    </w:p>
  </w:footnote>
  <w:footnote w:type="continuationSeparator" w:id="0">
    <w:p w:rsidR="00FC3930" w:rsidRDefault="00FC39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5;  07143/039, 07143/039-1А (07143/039), 07143/039-2А (07143/039), 07143/039-3А (07143/039), 07143/039-4А (07143/03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2EF5AADBE5234B42AAF9EE15ED6D4278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9- Н "/>
    <w:docVar w:name="num_form" w:val="2"/>
    <w:docVar w:name="oborud" w:val=" Негатоскоп, ПЭВМ "/>
    <w:docVar w:name="operac" w:val=" Описание рентгеновских снимко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C60CE7A4A1A4657898B39C4EA536E20"/>
    <w:docVar w:name="rm_id" w:val="236"/>
    <w:docVar w:name="rm_name" w:val=" Врач-рентгенолог "/>
    <w:docVar w:name="rm_number" w:val=" 07143/039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Пленка для рентгеновских снимков "/>
    <w:docVar w:name="version" w:val="51"/>
  </w:docVars>
  <w:rsids>
    <w:rsidRoot w:val="00B576F4"/>
    <w:rsid w:val="00011B13"/>
    <w:rsid w:val="00025683"/>
    <w:rsid w:val="00046815"/>
    <w:rsid w:val="0005566C"/>
    <w:rsid w:val="000B098E"/>
    <w:rsid w:val="000D1F5B"/>
    <w:rsid w:val="00110025"/>
    <w:rsid w:val="001429B1"/>
    <w:rsid w:val="001607C8"/>
    <w:rsid w:val="001F4D8D"/>
    <w:rsid w:val="0021519C"/>
    <w:rsid w:val="00234932"/>
    <w:rsid w:val="002B2062"/>
    <w:rsid w:val="002E55C6"/>
    <w:rsid w:val="00305B2F"/>
    <w:rsid w:val="0035214A"/>
    <w:rsid w:val="00360D93"/>
    <w:rsid w:val="00367816"/>
    <w:rsid w:val="003876C3"/>
    <w:rsid w:val="003A20B4"/>
    <w:rsid w:val="003C24DB"/>
    <w:rsid w:val="0040104A"/>
    <w:rsid w:val="00402CAC"/>
    <w:rsid w:val="00426B3D"/>
    <w:rsid w:val="00444410"/>
    <w:rsid w:val="004A321B"/>
    <w:rsid w:val="004A47AD"/>
    <w:rsid w:val="004C4DB2"/>
    <w:rsid w:val="004C6724"/>
    <w:rsid w:val="004C6E55"/>
    <w:rsid w:val="005267A2"/>
    <w:rsid w:val="00563E94"/>
    <w:rsid w:val="00576095"/>
    <w:rsid w:val="005859B9"/>
    <w:rsid w:val="005A3A36"/>
    <w:rsid w:val="005B466C"/>
    <w:rsid w:val="005B7FE8"/>
    <w:rsid w:val="005C0A9A"/>
    <w:rsid w:val="005C43EF"/>
    <w:rsid w:val="005F05ED"/>
    <w:rsid w:val="005F3CCA"/>
    <w:rsid w:val="0064762B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7790"/>
    <w:rsid w:val="00A04C97"/>
    <w:rsid w:val="00A12349"/>
    <w:rsid w:val="00A91908"/>
    <w:rsid w:val="00AA4551"/>
    <w:rsid w:val="00AA46ED"/>
    <w:rsid w:val="00AA4DCC"/>
    <w:rsid w:val="00AB0AA8"/>
    <w:rsid w:val="00AD14A4"/>
    <w:rsid w:val="00AD19B9"/>
    <w:rsid w:val="00AD7C32"/>
    <w:rsid w:val="00AF796F"/>
    <w:rsid w:val="00B576F4"/>
    <w:rsid w:val="00B66A82"/>
    <w:rsid w:val="00B74D1E"/>
    <w:rsid w:val="00B93399"/>
    <w:rsid w:val="00BA5029"/>
    <w:rsid w:val="00BC2F3C"/>
    <w:rsid w:val="00BF498E"/>
    <w:rsid w:val="00C02721"/>
    <w:rsid w:val="00C3083C"/>
    <w:rsid w:val="00C763A8"/>
    <w:rsid w:val="00C94ADC"/>
    <w:rsid w:val="00CE3307"/>
    <w:rsid w:val="00D64742"/>
    <w:rsid w:val="00D74283"/>
    <w:rsid w:val="00D76DF8"/>
    <w:rsid w:val="00DB5302"/>
    <w:rsid w:val="00DD6B1F"/>
    <w:rsid w:val="00E124F4"/>
    <w:rsid w:val="00E36337"/>
    <w:rsid w:val="00EB72AD"/>
    <w:rsid w:val="00EC37A1"/>
    <w:rsid w:val="00ED4575"/>
    <w:rsid w:val="00EE2799"/>
    <w:rsid w:val="00EF3DC4"/>
    <w:rsid w:val="00F17946"/>
    <w:rsid w:val="00F31233"/>
    <w:rsid w:val="00F74CCB"/>
    <w:rsid w:val="00F76072"/>
    <w:rsid w:val="00FB001B"/>
    <w:rsid w:val="00FC3930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1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13</cp:revision>
  <dcterms:created xsi:type="dcterms:W3CDTF">2016-07-19T12:54:00Z</dcterms:created>
  <dcterms:modified xsi:type="dcterms:W3CDTF">2016-10-18T09:22:00Z</dcterms:modified>
</cp:coreProperties>
</file>